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4527D" w:rsidRPr="0014527D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Acetone</w:t>
            </w:r>
            <w:bookmarkEnd w:id="0"/>
          </w:p>
        </w:tc>
      </w:tr>
      <w:tr w:rsidR="0014527D" w:rsidRPr="0014527D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4527D" w:rsidRPr="0014527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4527D" w:rsidRPr="0014527D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4527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4527D" w:rsidRPr="0014527D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14527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Συσκευασία 2,5 </w:t>
            </w:r>
            <w:r w:rsidRPr="0014527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4527D" w:rsidRPr="0014527D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4527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14527D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4527D" w:rsidRPr="0014527D" w:rsidRDefault="0014527D" w:rsidP="0014527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4527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4527D" w:rsidRDefault="00B43CAA" w:rsidP="0014527D"/>
    <w:sectPr w:rsidR="00B43CAA" w:rsidRPr="0014527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4527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23E0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2025-11-28T12:49:00Z</dcterms:created>
  <dcterms:modified xsi:type="dcterms:W3CDTF">2025-11-28T12:49:00Z</dcterms:modified>
</cp:coreProperties>
</file>